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3744"/>
        <w:gridCol w:w="5475"/>
        <w:gridCol w:w="478"/>
        <w:gridCol w:w="1118"/>
        <w:gridCol w:w="1416"/>
        <w:gridCol w:w="1371"/>
      </w:tblGrid>
      <w:tr w:rsidR="005F440B" w:rsidTr="005F440B">
        <w:trPr>
          <w:cantSplit/>
        </w:trPr>
        <w:tc>
          <w:tcPr>
            <w:tcW w:w="4928" w:type="dxa"/>
            <w:gridSpan w:val="3"/>
            <w:shd w:val="clear" w:color="auto" w:fill="auto"/>
            <w:noWrap/>
            <w:vAlign w:val="bottom"/>
            <w:hideMark/>
          </w:tcPr>
          <w:p w:rsidR="005F440B" w:rsidRDefault="005F440B" w:rsidP="005F440B">
            <w:pPr>
              <w:ind w:right="-10376"/>
            </w:pPr>
          </w:p>
        </w:tc>
        <w:tc>
          <w:tcPr>
            <w:tcW w:w="5953" w:type="dxa"/>
            <w:gridSpan w:val="2"/>
            <w:shd w:val="clear" w:color="auto" w:fill="auto"/>
            <w:vAlign w:val="bottom"/>
          </w:tcPr>
          <w:p w:rsidR="005F440B" w:rsidRDefault="005F440B" w:rsidP="005F440B">
            <w:pPr>
              <w:ind w:right="-10376"/>
            </w:pPr>
          </w:p>
        </w:tc>
        <w:tc>
          <w:tcPr>
            <w:tcW w:w="3905" w:type="dxa"/>
            <w:gridSpan w:val="3"/>
            <w:shd w:val="clear" w:color="auto" w:fill="auto"/>
            <w:vAlign w:val="bottom"/>
          </w:tcPr>
          <w:p w:rsidR="005F440B" w:rsidRDefault="005F440B" w:rsidP="005F440B">
            <w:pPr>
              <w:ind w:right="-10376"/>
            </w:pPr>
            <w:r>
              <w:t xml:space="preserve">Приложение </w:t>
            </w:r>
            <w:r>
              <w:t>6</w:t>
            </w:r>
          </w:p>
        </w:tc>
      </w:tr>
      <w:tr w:rsidR="005F440B" w:rsidTr="005F440B">
        <w:trPr>
          <w:cantSplit/>
        </w:trPr>
        <w:tc>
          <w:tcPr>
            <w:tcW w:w="1184" w:type="dxa"/>
            <w:gridSpan w:val="2"/>
            <w:shd w:val="clear" w:color="auto" w:fill="auto"/>
            <w:noWrap/>
            <w:vAlign w:val="bottom"/>
            <w:hideMark/>
          </w:tcPr>
          <w:p w:rsidR="005F440B" w:rsidRDefault="005F440B" w:rsidP="00247DC5"/>
        </w:tc>
        <w:tc>
          <w:tcPr>
            <w:tcW w:w="9697" w:type="dxa"/>
            <w:gridSpan w:val="3"/>
            <w:shd w:val="clear" w:color="auto" w:fill="auto"/>
            <w:noWrap/>
            <w:vAlign w:val="bottom"/>
            <w:hideMark/>
          </w:tcPr>
          <w:p w:rsidR="005F440B" w:rsidRDefault="005F440B" w:rsidP="00247DC5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5F440B" w:rsidRDefault="005F440B" w:rsidP="005F440B">
            <w:pPr>
              <w:ind w:right="-10376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F440B" w:rsidTr="005F440B">
        <w:trPr>
          <w:cantSplit/>
        </w:trPr>
        <w:tc>
          <w:tcPr>
            <w:tcW w:w="1184" w:type="dxa"/>
            <w:gridSpan w:val="2"/>
            <w:shd w:val="clear" w:color="auto" w:fill="auto"/>
            <w:noWrap/>
            <w:vAlign w:val="bottom"/>
            <w:hideMark/>
          </w:tcPr>
          <w:p w:rsidR="005F440B" w:rsidRDefault="005F440B" w:rsidP="00247DC5"/>
        </w:tc>
        <w:tc>
          <w:tcPr>
            <w:tcW w:w="9697" w:type="dxa"/>
            <w:gridSpan w:val="3"/>
            <w:shd w:val="clear" w:color="auto" w:fill="auto"/>
            <w:noWrap/>
            <w:vAlign w:val="bottom"/>
            <w:hideMark/>
          </w:tcPr>
          <w:p w:rsidR="005F440B" w:rsidRDefault="005F440B" w:rsidP="00247DC5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5F440B" w:rsidRDefault="005F440B" w:rsidP="005F440B">
            <w:pPr>
              <w:ind w:right="-10376"/>
            </w:pPr>
            <w:r>
              <w:t>от 30 июня 2023 года</w:t>
            </w:r>
            <w:r w:rsidRPr="005F440B">
              <w:t xml:space="preserve"> </w:t>
            </w:r>
            <w:r>
              <w:t>№ 36-378</w:t>
            </w:r>
          </w:p>
          <w:p w:rsidR="005F440B" w:rsidRDefault="005F440B" w:rsidP="005F440B">
            <w:pPr>
              <w:ind w:right="-10376"/>
            </w:pPr>
          </w:p>
        </w:tc>
      </w:tr>
      <w:tr w:rsidR="007455D5" w:rsidTr="007455D5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7455D5" w:rsidTr="007455D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9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</w:tr>
      <w:tr w:rsidR="007455D5" w:rsidTr="007455D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9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тыс. руб.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3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2024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2025 год</w:t>
            </w:r>
          </w:p>
        </w:tc>
      </w:tr>
    </w:tbl>
    <w:p w:rsidR="007455D5" w:rsidRPr="007455D5" w:rsidRDefault="007455D5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7455D5" w:rsidTr="007455D5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</w:t>
            </w:r>
          </w:p>
        </w:tc>
      </w:tr>
      <w:tr w:rsidR="007455D5" w:rsidTr="007455D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Default="007455D5" w:rsidP="00642D30">
            <w:r>
              <w:t xml:space="preserve">Реконструкция здания МАУ ДО «ДШИ им. В.В. Ковалева» муниципального образования «Город Саратов» по адресу: г. Саратов,  улица </w:t>
            </w:r>
            <w:proofErr w:type="spellStart"/>
            <w:r>
              <w:t>Шевыревская</w:t>
            </w:r>
            <w:proofErr w:type="spellEnd"/>
            <w:r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100 793,3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Default="007455D5" w:rsidP="00642D30">
            <w:r>
              <w:t>Реконструкция котельной по адресу: ул. Вокзальная, д.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7 664,2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Default="007455D5" w:rsidP="00642D30">
            <w:r>
              <w:t xml:space="preserve">Реконструкция котельной по </w:t>
            </w:r>
            <w:proofErr w:type="spellStart"/>
            <w:r>
              <w:t>адресу:г</w:t>
            </w:r>
            <w:proofErr w:type="spellEnd"/>
            <w:r>
              <w:t xml:space="preserve">. Саратов, </w:t>
            </w:r>
            <w:proofErr w:type="spellStart"/>
            <w:r>
              <w:t>Сокурский</w:t>
            </w:r>
            <w:proofErr w:type="spellEnd"/>
            <w:r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2 654,5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Default="007455D5" w:rsidP="00642D30">
            <w:r>
              <w:t xml:space="preserve">Реконструкция сети </w:t>
            </w:r>
            <w:proofErr w:type="spellStart"/>
            <w:r>
              <w:t>газопотребления</w:t>
            </w:r>
            <w:proofErr w:type="spellEnd"/>
            <w:r>
              <w:t xml:space="preserve"> котельной по адресу: ул. им. </w:t>
            </w:r>
            <w:proofErr w:type="spellStart"/>
            <w:r>
              <w:t>Клочкова</w:t>
            </w:r>
            <w:proofErr w:type="spellEnd"/>
            <w:r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1 437,0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Default="007455D5" w:rsidP="00642D30">
            <w:r>
              <w:t>Реконструкция системы водоснабжения с.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4 450,0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  <w:r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1 202,5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86,0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86,0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12 621,5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599,5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и реконструкция объектов водоснабжения к р.п. </w:t>
            </w:r>
            <w:proofErr w:type="spellStart"/>
            <w:r w:rsidRPr="00E94016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и реконструкция объектов водоснабжения к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3 612,5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4 348,8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lastRenderedPageBreak/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12 997,5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объектов инженерной инфраструктуры в пос. </w:t>
            </w:r>
            <w:proofErr w:type="spellStart"/>
            <w:r w:rsidRPr="00E94016"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42 813,3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сетей горячего водоснабжения к многоквартирному дому № 6 по ул. Бульварной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2 974 571,3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1 122 700,1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Детский сад на 160 мест в ЖК «Изумрудный»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2 946,6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Детский сад на 160 мест в микрорайоне по ул. Ипподромная (на части бывших земель ФГБНУ «НИИСХ </w:t>
            </w:r>
            <w:proofErr w:type="spellStart"/>
            <w:r w:rsidRPr="00E94016">
              <w:t>Юго-Востока</w:t>
            </w:r>
            <w:proofErr w:type="spellEnd"/>
            <w:r w:rsidRPr="00E94016"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Детский сад на 160 мест по ул. Лопатина Гора, д. б/</w:t>
            </w:r>
            <w:proofErr w:type="spellStart"/>
            <w:r w:rsidRPr="00E94016">
              <w:t>н</w:t>
            </w:r>
            <w:proofErr w:type="spellEnd"/>
            <w:r w:rsidRPr="00E94016"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1 180,9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315,2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139 195,5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Ливневая канализация по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1 214,9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Очистные сооружения ливневого коллектора </w:t>
            </w:r>
            <w:proofErr w:type="spellStart"/>
            <w:r w:rsidRPr="00E94016">
              <w:t>Глебучева</w:t>
            </w:r>
            <w:proofErr w:type="spellEnd"/>
            <w:r w:rsidRPr="00E94016"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2 900,0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1 697 292,4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125 285,5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566 295,3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Пристройка на 275 мест к МОУ «СОШ № 103»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229 596,9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202 987,7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Система водоотведения в районе МОУ «СОШ №106» Заводского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9 122,4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proofErr w:type="spellStart"/>
            <w:r w:rsidRPr="00E94016">
              <w:t>Снегоплавильный</w:t>
            </w:r>
            <w:proofErr w:type="spellEnd"/>
            <w:r w:rsidRPr="00E94016">
              <w:t xml:space="preserve"> комплекс на ул. Ипподромная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lastRenderedPageBreak/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Сохранение и </w:t>
            </w:r>
            <w:r w:rsidRPr="00E94016">
              <w:br/>
              <w:t xml:space="preserve">приспособление объекта культурного наследия местного (муниципального) </w:t>
            </w:r>
            <w:r w:rsidRPr="00E94016">
              <w:br/>
              <w:t xml:space="preserve">значения «Школа, 1946 г., 1949 г.», МОУ «Средняя общеобразовательная </w:t>
            </w:r>
            <w:r w:rsidRPr="00E94016">
              <w:br/>
              <w:t xml:space="preserve">школа №72» по адресу: Саратовская область, г. Саратов, ул. Бережная, 1, в </w:t>
            </w:r>
            <w:r w:rsidRPr="00E94016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24 056,4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Школа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391 207,9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Школа на 825 мест по ул. Ипподромная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332 578,6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353 417,1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1 105 488,9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919 217,4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461 000,0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Организация наружного освещения на подъездной дороге к ДОЛ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1 895,5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Реконструкция автомобильной дороги в пос. </w:t>
            </w:r>
            <w:proofErr w:type="spellStart"/>
            <w:r w:rsidRPr="00E94016">
              <w:t>Юриш</w:t>
            </w:r>
            <w:proofErr w:type="spellEnd"/>
            <w:r w:rsidRPr="00E94016"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6 879,3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Реконструкция автомобильной дороги по ул. Б. Горной от ул. </w:t>
            </w:r>
            <w:proofErr w:type="spellStart"/>
            <w:r w:rsidRPr="00E94016">
              <w:t>Симбирской</w:t>
            </w:r>
            <w:proofErr w:type="spellEnd"/>
            <w:r w:rsidRPr="00E94016">
              <w:t xml:space="preserve"> до ул. им. Горького А.М.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1 720,0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2 168,2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Реконструкция объекта: «Трамвайная сеть от остановки 6-я Дачная до остановки Школа № 52 (маршрут № 6)» в г.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автомобильной дороги «п. Солнечный-2 – п. </w:t>
            </w:r>
            <w:proofErr w:type="spellStart"/>
            <w:r w:rsidRPr="00E94016">
              <w:t>Расково</w:t>
            </w:r>
            <w:proofErr w:type="spellEnd"/>
            <w:r w:rsidRPr="00E94016">
              <w:t xml:space="preserve">»  в Кировском и </w:t>
            </w:r>
            <w:proofErr w:type="spellStart"/>
            <w:r w:rsidRPr="00E94016">
              <w:t>Гагаринском</w:t>
            </w:r>
            <w:proofErr w:type="spellEnd"/>
            <w:r w:rsidRPr="00E94016"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11 738,9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3 620,0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130 191,8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автомобильной дороги по ул. Михаила </w:t>
            </w:r>
            <w:proofErr w:type="spellStart"/>
            <w:r w:rsidRPr="00E94016">
              <w:t>Галкина-Враского</w:t>
            </w:r>
            <w:proofErr w:type="spellEnd"/>
            <w:r w:rsidRPr="00E94016"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152 926,8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lastRenderedPageBreak/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автомобильной дороги по ул. </w:t>
            </w:r>
            <w:proofErr w:type="spellStart"/>
            <w:r w:rsidRPr="00E94016">
              <w:t>Прудная</w:t>
            </w:r>
            <w:proofErr w:type="spellEnd"/>
            <w:r w:rsidRPr="00E94016"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4 180,0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8 557,3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путепровода через ж.д. пути по ул. </w:t>
            </w:r>
            <w:proofErr w:type="spellStart"/>
            <w:r w:rsidRPr="00E94016">
              <w:t>Песчано-Уметской</w:t>
            </w:r>
            <w:proofErr w:type="spellEnd"/>
            <w:r w:rsidRPr="00E94016"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665 101,5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874 130,4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461 000,0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Строительство путепровода через железнодорожные пути по </w:t>
            </w:r>
            <w:proofErr w:type="spellStart"/>
            <w:r w:rsidRPr="00E94016">
              <w:t>Сокурскому</w:t>
            </w:r>
            <w:proofErr w:type="spellEnd"/>
            <w:r w:rsidRPr="00E94016">
              <w:t xml:space="preserve"> тракту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45 087,0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97 919,2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297 382,1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Реконструкция имущественного комплекса МОУ «СОШ №77», расположенного по адресу: г. Саратов, ул. </w:t>
            </w:r>
            <w:proofErr w:type="spellStart"/>
            <w:r w:rsidRPr="00E94016">
              <w:t>Новоузенская</w:t>
            </w:r>
            <w:proofErr w:type="spellEnd"/>
            <w:r w:rsidRPr="00E94016"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297 382,1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130 509,3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Ледовая арена и бассейн в школе р.п. </w:t>
            </w:r>
            <w:proofErr w:type="spellStart"/>
            <w:r w:rsidRPr="00E94016">
              <w:t>Соколовый</w:t>
            </w:r>
            <w:proofErr w:type="spellEnd"/>
            <w:r w:rsidRPr="00E94016">
              <w:t xml:space="preserve">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113 611,7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1 724,0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Реконструкция котельных №33 с. </w:t>
            </w:r>
            <w:proofErr w:type="spellStart"/>
            <w:r w:rsidRPr="00E94016">
              <w:t>Рыбушка</w:t>
            </w:r>
            <w:proofErr w:type="spellEnd"/>
            <w:r w:rsidRPr="00E94016">
              <w:t>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600,0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 xml:space="preserve">Реконструкция систем </w:t>
            </w:r>
            <w:proofErr w:type="spellStart"/>
            <w:r w:rsidRPr="00E94016">
              <w:t>газопотребления</w:t>
            </w:r>
            <w:proofErr w:type="spellEnd"/>
            <w:r w:rsidRPr="00E94016">
              <w:t xml:space="preserve">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8 580,0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Строительство системы водоснабжения по ул. Садовая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5 678,6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4 655 542,5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2 041 917,5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461 000,0</w:t>
            </w:r>
          </w:p>
        </w:tc>
      </w:tr>
      <w:tr w:rsidR="007455D5" w:rsidTr="007455D5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23 575,1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16 412,9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lastRenderedPageBreak/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7 162,2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1 712 826,6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Default="007455D5" w:rsidP="00642D30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5D5" w:rsidRPr="00E94016" w:rsidRDefault="007455D5" w:rsidP="00642D30">
            <w:r w:rsidRPr="00E94016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1 296 794,4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</w:pPr>
            <w:r w:rsidRPr="00E94016">
              <w:t>1 736 401,7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</w:pPr>
            <w:r w:rsidRPr="00E94016">
              <w:t>45 000,0</w:t>
            </w:r>
          </w:p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5D5" w:rsidRPr="00E94016" w:rsidRDefault="007455D5" w:rsidP="00642D30">
            <w:pPr>
              <w:jc w:val="center"/>
            </w:pPr>
            <w:r w:rsidRPr="00E94016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  <w:rPr>
                <w:b/>
                <w:bCs/>
              </w:rPr>
            </w:pPr>
            <w:r w:rsidRPr="00E94016">
              <w:rPr>
                <w:b/>
                <w:bCs/>
              </w:rPr>
              <w:t>6 391 944,2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7455D5">
            <w:pPr>
              <w:jc w:val="right"/>
              <w:rPr>
                <w:b/>
                <w:bCs/>
              </w:rPr>
            </w:pPr>
            <w:r w:rsidRPr="00E94016">
              <w:rPr>
                <w:b/>
                <w:bCs/>
              </w:rPr>
              <w:t>2 086 917,5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5D5" w:rsidRPr="00E94016" w:rsidRDefault="007455D5" w:rsidP="00642D30">
            <w:pPr>
              <w:jc w:val="right"/>
              <w:rPr>
                <w:b/>
                <w:bCs/>
              </w:rPr>
            </w:pPr>
            <w:r w:rsidRPr="00E94016">
              <w:rPr>
                <w:b/>
                <w:bCs/>
              </w:rPr>
              <w:t>506 000,0</w:t>
            </w:r>
          </w:p>
        </w:tc>
      </w:tr>
      <w:tr w:rsidR="007455D5" w:rsidTr="007455D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</w:tr>
      <w:tr w:rsidR="007455D5" w:rsidTr="007455D5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</w:tr>
      <w:tr w:rsidR="007455D5" w:rsidTr="007455D5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5D5" w:rsidRDefault="007455D5" w:rsidP="00642D30">
            <w:pPr>
              <w:jc w:val="right"/>
            </w:pPr>
          </w:p>
        </w:tc>
      </w:tr>
    </w:tbl>
    <w:p w:rsidR="007455D5" w:rsidRPr="00020305" w:rsidRDefault="007455D5" w:rsidP="007455D5"/>
    <w:p w:rsidR="00E2598B" w:rsidRPr="007455D5" w:rsidRDefault="00E2598B" w:rsidP="007455D5"/>
    <w:sectPr w:rsidR="00E2598B" w:rsidRPr="007455D5" w:rsidSect="00A63A9D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2E1" w:rsidRDefault="001B02E1" w:rsidP="007455D5">
      <w:r>
        <w:separator/>
      </w:r>
    </w:p>
  </w:endnote>
  <w:endnote w:type="continuationSeparator" w:id="1">
    <w:p w:rsidR="001B02E1" w:rsidRDefault="001B02E1" w:rsidP="0074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2E1" w:rsidRDefault="001B02E1" w:rsidP="007455D5">
      <w:r>
        <w:separator/>
      </w:r>
    </w:p>
  </w:footnote>
  <w:footnote w:type="continuationSeparator" w:id="1">
    <w:p w:rsidR="001B02E1" w:rsidRDefault="001B02E1" w:rsidP="00745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D5" w:rsidRDefault="008B4D49" w:rsidP="00625D8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55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55D5" w:rsidRDefault="007455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D5" w:rsidRDefault="008B4D49" w:rsidP="00625D8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55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440B">
      <w:rPr>
        <w:rStyle w:val="a7"/>
        <w:noProof/>
      </w:rPr>
      <w:t>5</w:t>
    </w:r>
    <w:r>
      <w:rPr>
        <w:rStyle w:val="a7"/>
      </w:rPr>
      <w:fldChar w:fldCharType="end"/>
    </w:r>
  </w:p>
  <w:p w:rsidR="007455D5" w:rsidRDefault="007455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7455D5"/>
    <w:rsid w:val="001B02E1"/>
    <w:rsid w:val="002725C4"/>
    <w:rsid w:val="002C3F39"/>
    <w:rsid w:val="005F440B"/>
    <w:rsid w:val="006808C6"/>
    <w:rsid w:val="006B0D32"/>
    <w:rsid w:val="00727013"/>
    <w:rsid w:val="007455D5"/>
    <w:rsid w:val="008B4D49"/>
    <w:rsid w:val="00A24CAF"/>
    <w:rsid w:val="00A63A9D"/>
    <w:rsid w:val="00B912FD"/>
    <w:rsid w:val="00C20BCC"/>
    <w:rsid w:val="00E2598B"/>
    <w:rsid w:val="00E94016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55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55D5"/>
  </w:style>
  <w:style w:type="paragraph" w:styleId="a5">
    <w:name w:val="footer"/>
    <w:basedOn w:val="a"/>
    <w:link w:val="a6"/>
    <w:uiPriority w:val="99"/>
    <w:semiHidden/>
    <w:unhideWhenUsed/>
    <w:rsid w:val="007455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5D5"/>
  </w:style>
  <w:style w:type="character" w:styleId="a7">
    <w:name w:val="page number"/>
    <w:basedOn w:val="a0"/>
    <w:uiPriority w:val="99"/>
    <w:semiHidden/>
    <w:unhideWhenUsed/>
    <w:rsid w:val="007455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11</TotalTime>
  <Pages>5</Pages>
  <Words>1438</Words>
  <Characters>8198</Characters>
  <Application>Microsoft Office Word</Application>
  <DocSecurity>0</DocSecurity>
  <Lines>68</Lines>
  <Paragraphs>19</Paragraphs>
  <ScaleCrop>false</ScaleCrop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UdalovaDA</cp:lastModifiedBy>
  <cp:revision>4</cp:revision>
  <dcterms:created xsi:type="dcterms:W3CDTF">2023-06-30T12:20:00Z</dcterms:created>
  <dcterms:modified xsi:type="dcterms:W3CDTF">2023-06-30T12:53:00Z</dcterms:modified>
</cp:coreProperties>
</file>